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69D00" w14:textId="77777777" w:rsidR="00E263D2" w:rsidRPr="00D37A1D" w:rsidRDefault="00E263D2" w:rsidP="00E263D2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  <w:u w:val="single"/>
        </w:rPr>
        <w:t>John BADELEY</w:t>
      </w:r>
      <w:r w:rsidRPr="00D37A1D">
        <w:rPr>
          <w:rStyle w:val="s1"/>
        </w:rPr>
        <w:t xml:space="preserve">    </w:t>
      </w:r>
      <w:proofErr w:type="gramStart"/>
      <w:r w:rsidRPr="00D37A1D">
        <w:rPr>
          <w:rStyle w:val="s1"/>
        </w:rPr>
        <w:t xml:space="preserve">   (</w:t>
      </w:r>
      <w:proofErr w:type="gramEnd"/>
      <w:r w:rsidRPr="00D37A1D">
        <w:rPr>
          <w:rStyle w:val="s1"/>
        </w:rPr>
        <w:t>fl.1508)</w:t>
      </w:r>
    </w:p>
    <w:p w14:paraId="0481FE57" w14:textId="77777777" w:rsidR="00E263D2" w:rsidRPr="00D37A1D" w:rsidRDefault="00E263D2" w:rsidP="00E263D2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</w:rPr>
        <w:t xml:space="preserve">of Toft, </w:t>
      </w:r>
      <w:proofErr w:type="spellStart"/>
      <w:r w:rsidRPr="00D37A1D">
        <w:rPr>
          <w:rStyle w:val="s1"/>
        </w:rPr>
        <w:t>Cambridgeshire</w:t>
      </w:r>
      <w:proofErr w:type="spellEnd"/>
      <w:r w:rsidRPr="00D37A1D">
        <w:rPr>
          <w:rStyle w:val="s1"/>
        </w:rPr>
        <w:t>.</w:t>
      </w:r>
    </w:p>
    <w:p w14:paraId="0A071451" w14:textId="77777777" w:rsidR="00E263D2" w:rsidRPr="00D37A1D" w:rsidRDefault="00E263D2" w:rsidP="00E263D2">
      <w:pPr>
        <w:pStyle w:val="NoSpacing"/>
        <w:tabs>
          <w:tab w:val="left" w:pos="720"/>
        </w:tabs>
        <w:rPr>
          <w:rStyle w:val="s1"/>
        </w:rPr>
      </w:pPr>
    </w:p>
    <w:p w14:paraId="4CA3308E" w14:textId="77777777" w:rsidR="00E263D2" w:rsidRPr="00D37A1D" w:rsidRDefault="00E263D2" w:rsidP="00E263D2">
      <w:pPr>
        <w:pStyle w:val="NoSpacing"/>
        <w:tabs>
          <w:tab w:val="left" w:pos="720"/>
        </w:tabs>
        <w:rPr>
          <w:rStyle w:val="s1"/>
        </w:rPr>
      </w:pPr>
    </w:p>
    <w:p w14:paraId="2B8A9C37" w14:textId="77777777" w:rsidR="00E263D2" w:rsidRPr="00D37A1D" w:rsidRDefault="00E263D2" w:rsidP="00E263D2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</w:rPr>
        <w:tab/>
        <w:t>1508</w:t>
      </w:r>
      <w:r w:rsidRPr="00D37A1D">
        <w:rPr>
          <w:rStyle w:val="s1"/>
        </w:rPr>
        <w:tab/>
        <w:t>He made his Will.</w:t>
      </w:r>
    </w:p>
    <w:p w14:paraId="7F97C1A5" w14:textId="77777777" w:rsidR="00E263D2" w:rsidRPr="00D37A1D" w:rsidRDefault="00E263D2" w:rsidP="00E263D2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</w:rPr>
        <w:tab/>
      </w:r>
      <w:r w:rsidRPr="00D37A1D">
        <w:rPr>
          <w:rStyle w:val="s1"/>
        </w:rPr>
        <w:tab/>
        <w:t>(</w:t>
      </w:r>
      <w:hyperlink r:id="rId6" w:history="1">
        <w:r w:rsidRPr="00D37A1D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D37A1D">
        <w:rPr>
          <w:rStyle w:val="s1"/>
        </w:rPr>
        <w:t xml:space="preserve">  Cat. Ref. NCC Will register, </w:t>
      </w:r>
      <w:proofErr w:type="spellStart"/>
      <w:r w:rsidRPr="00D37A1D">
        <w:rPr>
          <w:rStyle w:val="s1"/>
        </w:rPr>
        <w:t>Spyltymber</w:t>
      </w:r>
      <w:proofErr w:type="spellEnd"/>
      <w:r w:rsidRPr="00D37A1D">
        <w:rPr>
          <w:rStyle w:val="s1"/>
        </w:rPr>
        <w:t xml:space="preserve"> 154)</w:t>
      </w:r>
    </w:p>
    <w:p w14:paraId="7BECC4B5" w14:textId="77777777" w:rsidR="00E263D2" w:rsidRPr="00D37A1D" w:rsidRDefault="00E263D2" w:rsidP="00E263D2">
      <w:pPr>
        <w:pStyle w:val="NoSpacing"/>
        <w:tabs>
          <w:tab w:val="left" w:pos="720"/>
        </w:tabs>
        <w:rPr>
          <w:rStyle w:val="s1"/>
        </w:rPr>
      </w:pPr>
    </w:p>
    <w:p w14:paraId="45435801" w14:textId="77777777" w:rsidR="00E263D2" w:rsidRPr="00D37A1D" w:rsidRDefault="00E263D2" w:rsidP="00E263D2">
      <w:pPr>
        <w:pStyle w:val="NoSpacing"/>
        <w:tabs>
          <w:tab w:val="left" w:pos="720"/>
        </w:tabs>
        <w:rPr>
          <w:rStyle w:val="s1"/>
        </w:rPr>
      </w:pPr>
    </w:p>
    <w:p w14:paraId="4393E8C4" w14:textId="77777777" w:rsidR="00E263D2" w:rsidRPr="00D37A1D" w:rsidRDefault="00E263D2" w:rsidP="00E263D2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</w:rPr>
        <w:t>26 August 2021</w:t>
      </w:r>
    </w:p>
    <w:p w14:paraId="5D11823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4F055" w14:textId="77777777" w:rsidR="00E263D2" w:rsidRDefault="00E263D2" w:rsidP="009139A6">
      <w:r>
        <w:separator/>
      </w:r>
    </w:p>
  </w:endnote>
  <w:endnote w:type="continuationSeparator" w:id="0">
    <w:p w14:paraId="3FD4483A" w14:textId="77777777" w:rsidR="00E263D2" w:rsidRDefault="00E263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D24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ACBF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1C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CF2D0" w14:textId="77777777" w:rsidR="00E263D2" w:rsidRDefault="00E263D2" w:rsidP="009139A6">
      <w:r>
        <w:separator/>
      </w:r>
    </w:p>
  </w:footnote>
  <w:footnote w:type="continuationSeparator" w:id="0">
    <w:p w14:paraId="7BCB5764" w14:textId="77777777" w:rsidR="00E263D2" w:rsidRDefault="00E263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74F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683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452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3D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263D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8D40C"/>
  <w15:chartTrackingRefBased/>
  <w15:docId w15:val="{1C750350-FA34-4F58-A0F1-0554C818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263D2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E263D2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2021-09-05T20:20:00Z</dcterms:created>
  <dcterms:modified xsi:type="dcterms:W3CDTF">2021-09-05T20:21:00Z</dcterms:modified>
</cp:coreProperties>
</file>